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C1F" w:rsidRDefault="001F3C1F" w:rsidP="00994A1F">
      <w:pPr>
        <w:spacing w:after="0" w:line="240" w:lineRule="auto"/>
        <w:ind w:left="5580" w:firstLine="9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D38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C1F" w:rsidRDefault="001F3C1F" w:rsidP="00994A1F">
      <w:pPr>
        <w:spacing w:after="0" w:line="240" w:lineRule="auto"/>
        <w:ind w:left="5580" w:firstLine="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  <w:r w:rsidRPr="00994A1F">
        <w:rPr>
          <w:rFonts w:ascii="Times New Roman" w:hAnsi="Times New Roman" w:cs="Times New Roman"/>
          <w:sz w:val="28"/>
          <w:szCs w:val="28"/>
        </w:rPr>
        <w:t xml:space="preserve"> министерства</w:t>
      </w:r>
    </w:p>
    <w:p w:rsidR="001F3C1F" w:rsidRDefault="001F3C1F" w:rsidP="00994A1F">
      <w:pPr>
        <w:spacing w:after="0" w:line="240" w:lineRule="auto"/>
        <w:ind w:left="5580" w:firstLine="90"/>
        <w:rPr>
          <w:rFonts w:ascii="Times New Roman" w:hAnsi="Times New Roman" w:cs="Times New Roman"/>
          <w:sz w:val="28"/>
          <w:szCs w:val="28"/>
        </w:rPr>
      </w:pPr>
      <w:r w:rsidRPr="00994A1F">
        <w:rPr>
          <w:rFonts w:ascii="Times New Roman" w:hAnsi="Times New Roman" w:cs="Times New Roman"/>
          <w:sz w:val="28"/>
          <w:szCs w:val="28"/>
        </w:rPr>
        <w:t>образования и н</w:t>
      </w:r>
      <w:r>
        <w:rPr>
          <w:rFonts w:ascii="Times New Roman" w:hAnsi="Times New Roman" w:cs="Times New Roman"/>
          <w:sz w:val="28"/>
          <w:szCs w:val="28"/>
        </w:rPr>
        <w:t>ауки</w:t>
      </w:r>
    </w:p>
    <w:p w:rsidR="001F3C1F" w:rsidRDefault="001F3C1F" w:rsidP="00994A1F">
      <w:pPr>
        <w:spacing w:after="0" w:line="240" w:lineRule="auto"/>
        <w:ind w:left="5580" w:firstLine="90"/>
        <w:rPr>
          <w:rFonts w:ascii="Times New Roman" w:hAnsi="Times New Roman" w:cs="Times New Roman"/>
          <w:sz w:val="28"/>
          <w:szCs w:val="28"/>
        </w:rPr>
      </w:pPr>
      <w:r w:rsidRPr="00994A1F">
        <w:rPr>
          <w:rFonts w:ascii="Times New Roman" w:hAnsi="Times New Roman" w:cs="Times New Roman"/>
          <w:sz w:val="28"/>
          <w:szCs w:val="28"/>
        </w:rPr>
        <w:t xml:space="preserve">Краснодарского края и </w:t>
      </w:r>
    </w:p>
    <w:p w:rsidR="001F3C1F" w:rsidRDefault="001F3C1F" w:rsidP="00994A1F">
      <w:pPr>
        <w:spacing w:after="0" w:line="240" w:lineRule="auto"/>
        <w:ind w:left="5580" w:firstLine="90"/>
        <w:rPr>
          <w:rFonts w:ascii="Times New Roman" w:hAnsi="Times New Roman" w:cs="Times New Roman"/>
          <w:sz w:val="28"/>
          <w:szCs w:val="28"/>
        </w:rPr>
      </w:pPr>
      <w:r w:rsidRPr="00994A1F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</w:p>
    <w:p w:rsidR="001F3C1F" w:rsidRDefault="001F3C1F" w:rsidP="00994A1F">
      <w:pPr>
        <w:spacing w:after="0" w:line="240" w:lineRule="auto"/>
        <w:ind w:left="5580" w:firstLine="90"/>
        <w:rPr>
          <w:rFonts w:ascii="Times New Roman" w:hAnsi="Times New Roman" w:cs="Times New Roman"/>
          <w:sz w:val="28"/>
          <w:szCs w:val="28"/>
        </w:rPr>
      </w:pPr>
      <w:r w:rsidRPr="00994A1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:rsidR="001F3C1F" w:rsidRPr="00994A1F" w:rsidRDefault="001F3C1F" w:rsidP="00994A1F">
      <w:pPr>
        <w:spacing w:after="0" w:line="240" w:lineRule="auto"/>
        <w:ind w:left="5580" w:firstLine="90"/>
        <w:rPr>
          <w:rFonts w:ascii="Times New Roman" w:hAnsi="Times New Roman" w:cs="Times New Roman"/>
          <w:sz w:val="28"/>
          <w:szCs w:val="28"/>
        </w:rPr>
      </w:pPr>
      <w:r w:rsidRPr="00994A1F">
        <w:rPr>
          <w:rFonts w:ascii="Times New Roman" w:hAnsi="Times New Roman" w:cs="Times New Roman"/>
          <w:sz w:val="28"/>
          <w:szCs w:val="28"/>
        </w:rPr>
        <w:t>от                  №_______/______</w:t>
      </w:r>
    </w:p>
    <w:p w:rsidR="001F3C1F" w:rsidRDefault="001F3C1F" w:rsidP="009D3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3C1F" w:rsidRDefault="001F3C1F" w:rsidP="009D3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3C1F" w:rsidRPr="00BD2FA3" w:rsidRDefault="001F3C1F" w:rsidP="009D3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2FA3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</w:p>
    <w:p w:rsidR="001F3C1F" w:rsidRPr="00BD2FA3" w:rsidRDefault="001F3C1F" w:rsidP="009D3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2FA3">
        <w:rPr>
          <w:rFonts w:ascii="Times New Roman" w:hAnsi="Times New Roman" w:cs="Times New Roman"/>
          <w:b/>
          <w:bCs/>
          <w:sz w:val="28"/>
          <w:szCs w:val="28"/>
        </w:rPr>
        <w:t>о доставке биологических объектов на химико-токсикологические исследования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"__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D38FD">
        <w:rPr>
          <w:rFonts w:ascii="Times New Roman" w:hAnsi="Times New Roman" w:cs="Times New Roman"/>
          <w:sz w:val="28"/>
          <w:szCs w:val="28"/>
        </w:rPr>
        <w:t xml:space="preserve">" ____________ 20_ г.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9D38FD">
        <w:rPr>
          <w:rFonts w:ascii="Times New Roman" w:hAnsi="Times New Roman" w:cs="Times New Roman"/>
          <w:sz w:val="28"/>
          <w:szCs w:val="28"/>
        </w:rPr>
        <w:t xml:space="preserve">    N ______________</w:t>
      </w:r>
    </w:p>
    <w:p w:rsidR="001F3C1F" w:rsidRPr="009D38FD" w:rsidRDefault="001F3C1F" w:rsidP="00C16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3C1F" w:rsidRDefault="001F3C1F" w:rsidP="00C16B7C">
      <w:pPr>
        <w:spacing w:after="0" w:line="360" w:lineRule="auto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3C1F" w:rsidRPr="009D38FD" w:rsidRDefault="001F3C1F" w:rsidP="00C16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3C1F" w:rsidRPr="009D38FD" w:rsidRDefault="001F3C1F" w:rsidP="009D38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38FD">
        <w:rPr>
          <w:rFonts w:ascii="Times New Roman" w:hAnsi="Times New Roman" w:cs="Times New Roman"/>
          <w:sz w:val="24"/>
          <w:szCs w:val="24"/>
        </w:rPr>
        <w:t>(Наименование учреждения, производившего отбор биологических объектов)</w:t>
      </w:r>
    </w:p>
    <w:p w:rsidR="001F3C1F" w:rsidRDefault="001F3C1F" w:rsidP="009D38FD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D38F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химико-токсикологическую лабораторию ГБУЗ «Наркологический диспансер"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департамента</w:t>
      </w:r>
      <w:r w:rsidRPr="009D38F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здравоохранения Краснодарского края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Номера направлений на </w:t>
      </w:r>
      <w:r w:rsidRPr="009D38FD">
        <w:rPr>
          <w:rFonts w:ascii="Times New Roman" w:hAnsi="Times New Roman" w:cs="Times New Roman"/>
          <w:sz w:val="28"/>
          <w:szCs w:val="28"/>
        </w:rPr>
        <w:t>химико-токсикологические  исследования  и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даты их выдачи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Коды биологических объектов 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Дата и время отправки биологических объектов 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3C1F" w:rsidRPr="00D243BC" w:rsidRDefault="001F3C1F" w:rsidP="00D243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243BC">
        <w:rPr>
          <w:rFonts w:ascii="Times New Roman" w:hAnsi="Times New Roman" w:cs="Times New Roman"/>
          <w:sz w:val="24"/>
          <w:szCs w:val="24"/>
        </w:rPr>
        <w:t xml:space="preserve">(Ф.И.О. </w:t>
      </w:r>
      <w:r>
        <w:rPr>
          <w:rFonts w:ascii="Times New Roman" w:hAnsi="Times New Roman" w:cs="Times New Roman"/>
          <w:sz w:val="24"/>
          <w:szCs w:val="24"/>
        </w:rPr>
        <w:t xml:space="preserve">ответственного </w:t>
      </w:r>
      <w:r w:rsidRPr="00D243BC">
        <w:rPr>
          <w:rFonts w:ascii="Times New Roman" w:hAnsi="Times New Roman" w:cs="Times New Roman"/>
          <w:sz w:val="24"/>
          <w:szCs w:val="24"/>
        </w:rPr>
        <w:t>лица, осуществляющего перевозку биологических объектов)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Дата и время доставки биологических объектов в ХТЛ 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Результаты наружного осмотра биологических объектов 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3C1F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Выявленные несоответствия 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3C1F" w:rsidRPr="009D38FD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</w:t>
      </w:r>
      <w:bookmarkStart w:id="0" w:name="_GoBack"/>
      <w:bookmarkEnd w:id="0"/>
      <w:r w:rsidRPr="009D38FD">
        <w:rPr>
          <w:rFonts w:ascii="Times New Roman" w:hAnsi="Times New Roman" w:cs="Times New Roman"/>
          <w:sz w:val="28"/>
          <w:szCs w:val="28"/>
        </w:rPr>
        <w:t xml:space="preserve"> ХТЛ ______________________ ____________________________</w:t>
      </w:r>
    </w:p>
    <w:p w:rsidR="001F3C1F" w:rsidRPr="009D38FD" w:rsidRDefault="001F3C1F" w:rsidP="009D38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38FD">
        <w:rPr>
          <w:rFonts w:ascii="Times New Roman" w:hAnsi="Times New Roman" w:cs="Times New Roman"/>
          <w:sz w:val="24"/>
          <w:szCs w:val="24"/>
        </w:rPr>
        <w:t>(Подпись</w:t>
      </w:r>
      <w:r>
        <w:rPr>
          <w:rFonts w:ascii="Times New Roman" w:hAnsi="Times New Roman" w:cs="Times New Roman"/>
          <w:sz w:val="24"/>
          <w:szCs w:val="24"/>
        </w:rPr>
        <w:t>)                               (ФИО</w:t>
      </w:r>
      <w:r w:rsidRPr="009D38FD">
        <w:rPr>
          <w:rFonts w:ascii="Times New Roman" w:hAnsi="Times New Roman" w:cs="Times New Roman"/>
          <w:sz w:val="24"/>
          <w:szCs w:val="24"/>
        </w:rPr>
        <w:t>)</w:t>
      </w:r>
    </w:p>
    <w:p w:rsidR="001F3C1F" w:rsidRDefault="001F3C1F" w:rsidP="009D3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38FD">
        <w:rPr>
          <w:rFonts w:ascii="Times New Roman" w:hAnsi="Times New Roman" w:cs="Times New Roman"/>
          <w:sz w:val="28"/>
          <w:szCs w:val="28"/>
        </w:rPr>
        <w:t>Штамп ХТЛ</w:t>
      </w:r>
    </w:p>
    <w:p w:rsidR="001F3C1F" w:rsidRDefault="001F3C1F" w:rsidP="00C16B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C1F" w:rsidRDefault="001F3C1F" w:rsidP="00C16B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C1F" w:rsidRDefault="001F3C1F" w:rsidP="00C16B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C1F" w:rsidRDefault="001F3C1F" w:rsidP="00C16B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C1F" w:rsidRPr="00C16B7C" w:rsidRDefault="001F3C1F" w:rsidP="00C16B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6B7C">
        <w:rPr>
          <w:rFonts w:ascii="Times New Roman" w:hAnsi="Times New Roman" w:cs="Times New Roman"/>
          <w:sz w:val="28"/>
          <w:szCs w:val="28"/>
        </w:rPr>
        <w:t>Первый заместитель                                                  Первый заместитель</w:t>
      </w:r>
    </w:p>
    <w:p w:rsidR="001F3C1F" w:rsidRPr="00C16B7C" w:rsidRDefault="001F3C1F" w:rsidP="00C16B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6B7C">
        <w:rPr>
          <w:rFonts w:ascii="Times New Roman" w:hAnsi="Times New Roman" w:cs="Times New Roman"/>
          <w:sz w:val="28"/>
          <w:szCs w:val="28"/>
        </w:rPr>
        <w:t>министра образования и науки                                министра здравоохранения</w:t>
      </w:r>
    </w:p>
    <w:p w:rsidR="001F3C1F" w:rsidRPr="00C16B7C" w:rsidRDefault="001F3C1F" w:rsidP="00C16B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6B7C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Краснодарского края</w:t>
      </w:r>
    </w:p>
    <w:p w:rsidR="001F3C1F" w:rsidRPr="00C16B7C" w:rsidRDefault="001F3C1F" w:rsidP="00C16B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6B7C">
        <w:rPr>
          <w:rFonts w:ascii="Times New Roman" w:hAnsi="Times New Roman" w:cs="Times New Roman"/>
          <w:sz w:val="28"/>
          <w:szCs w:val="28"/>
        </w:rPr>
        <w:t>__________ Т.Ю. Синюгина                                      __________ Н.А. Губриева</w:t>
      </w:r>
    </w:p>
    <w:sectPr w:rsidR="001F3C1F" w:rsidRPr="00C16B7C" w:rsidSect="00C16B7C">
      <w:pgSz w:w="11906" w:h="16838"/>
      <w:pgMar w:top="1134" w:right="562" w:bottom="1134" w:left="1699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E73"/>
    <w:rsid w:val="000B1E01"/>
    <w:rsid w:val="000B5FA1"/>
    <w:rsid w:val="000E73DD"/>
    <w:rsid w:val="000F4BE8"/>
    <w:rsid w:val="000F60C0"/>
    <w:rsid w:val="00130AB2"/>
    <w:rsid w:val="00145FAC"/>
    <w:rsid w:val="0018265C"/>
    <w:rsid w:val="001A51F3"/>
    <w:rsid w:val="001B055D"/>
    <w:rsid w:val="001D2C19"/>
    <w:rsid w:val="001E683A"/>
    <w:rsid w:val="001F3C1F"/>
    <w:rsid w:val="00204F90"/>
    <w:rsid w:val="00246578"/>
    <w:rsid w:val="00257A36"/>
    <w:rsid w:val="00266D2D"/>
    <w:rsid w:val="002768A0"/>
    <w:rsid w:val="002A47C6"/>
    <w:rsid w:val="002B4403"/>
    <w:rsid w:val="002B702C"/>
    <w:rsid w:val="003319A8"/>
    <w:rsid w:val="00343E89"/>
    <w:rsid w:val="0035693D"/>
    <w:rsid w:val="003C4FEB"/>
    <w:rsid w:val="003E39E6"/>
    <w:rsid w:val="003F2C4F"/>
    <w:rsid w:val="00426407"/>
    <w:rsid w:val="00453CD0"/>
    <w:rsid w:val="00461238"/>
    <w:rsid w:val="00462F52"/>
    <w:rsid w:val="004D2B76"/>
    <w:rsid w:val="004F20A5"/>
    <w:rsid w:val="00553C3B"/>
    <w:rsid w:val="00582F8D"/>
    <w:rsid w:val="00596072"/>
    <w:rsid w:val="005B7220"/>
    <w:rsid w:val="005C303C"/>
    <w:rsid w:val="005E696B"/>
    <w:rsid w:val="005E6E2E"/>
    <w:rsid w:val="006012D2"/>
    <w:rsid w:val="006319D2"/>
    <w:rsid w:val="00664B5C"/>
    <w:rsid w:val="006658DD"/>
    <w:rsid w:val="006750CB"/>
    <w:rsid w:val="00680734"/>
    <w:rsid w:val="00681A23"/>
    <w:rsid w:val="00682D87"/>
    <w:rsid w:val="006A33ED"/>
    <w:rsid w:val="006D4D95"/>
    <w:rsid w:val="0071655A"/>
    <w:rsid w:val="007221AB"/>
    <w:rsid w:val="00745F1B"/>
    <w:rsid w:val="0078441B"/>
    <w:rsid w:val="00794D2B"/>
    <w:rsid w:val="00796B02"/>
    <w:rsid w:val="007A04B9"/>
    <w:rsid w:val="007A313D"/>
    <w:rsid w:val="007C679C"/>
    <w:rsid w:val="007F33C8"/>
    <w:rsid w:val="007F6659"/>
    <w:rsid w:val="00845DCA"/>
    <w:rsid w:val="008C3A7A"/>
    <w:rsid w:val="008C726C"/>
    <w:rsid w:val="008E7F31"/>
    <w:rsid w:val="008F5A21"/>
    <w:rsid w:val="009048F7"/>
    <w:rsid w:val="00931C07"/>
    <w:rsid w:val="0098367F"/>
    <w:rsid w:val="00994A1F"/>
    <w:rsid w:val="0099519D"/>
    <w:rsid w:val="009B547A"/>
    <w:rsid w:val="009C01DE"/>
    <w:rsid w:val="009C5E73"/>
    <w:rsid w:val="009D38FD"/>
    <w:rsid w:val="009E2304"/>
    <w:rsid w:val="009E2DDC"/>
    <w:rsid w:val="009E7898"/>
    <w:rsid w:val="009F663E"/>
    <w:rsid w:val="00A654F9"/>
    <w:rsid w:val="00A6603A"/>
    <w:rsid w:val="00AB3B19"/>
    <w:rsid w:val="00AD3EB5"/>
    <w:rsid w:val="00AE454E"/>
    <w:rsid w:val="00AE54E4"/>
    <w:rsid w:val="00B02E25"/>
    <w:rsid w:val="00B24175"/>
    <w:rsid w:val="00B33B6A"/>
    <w:rsid w:val="00B347A8"/>
    <w:rsid w:val="00B36223"/>
    <w:rsid w:val="00B47F5E"/>
    <w:rsid w:val="00B54AA9"/>
    <w:rsid w:val="00B64F4F"/>
    <w:rsid w:val="00B770DC"/>
    <w:rsid w:val="00B858AB"/>
    <w:rsid w:val="00B956DF"/>
    <w:rsid w:val="00BC3C4C"/>
    <w:rsid w:val="00BD2FA3"/>
    <w:rsid w:val="00BD5A02"/>
    <w:rsid w:val="00BF0AA9"/>
    <w:rsid w:val="00C16B7C"/>
    <w:rsid w:val="00C200DD"/>
    <w:rsid w:val="00C87EC4"/>
    <w:rsid w:val="00CA0425"/>
    <w:rsid w:val="00CA17D8"/>
    <w:rsid w:val="00D037EE"/>
    <w:rsid w:val="00D141C6"/>
    <w:rsid w:val="00D16ABD"/>
    <w:rsid w:val="00D243BC"/>
    <w:rsid w:val="00D70F4A"/>
    <w:rsid w:val="00D7501B"/>
    <w:rsid w:val="00D961B1"/>
    <w:rsid w:val="00DA1C83"/>
    <w:rsid w:val="00DC166C"/>
    <w:rsid w:val="00DD7E13"/>
    <w:rsid w:val="00DF07CE"/>
    <w:rsid w:val="00E10FEB"/>
    <w:rsid w:val="00E35316"/>
    <w:rsid w:val="00E71F1B"/>
    <w:rsid w:val="00E74050"/>
    <w:rsid w:val="00E83CD0"/>
    <w:rsid w:val="00E96375"/>
    <w:rsid w:val="00EC6768"/>
    <w:rsid w:val="00EF10AF"/>
    <w:rsid w:val="00F11328"/>
    <w:rsid w:val="00F635C5"/>
    <w:rsid w:val="00F95FD6"/>
    <w:rsid w:val="00F96397"/>
    <w:rsid w:val="00F96EDD"/>
    <w:rsid w:val="00FA117C"/>
    <w:rsid w:val="00FE4916"/>
    <w:rsid w:val="00FF4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C4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35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53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355</Words>
  <Characters>2026</Characters>
  <Application>Microsoft Office Outlook</Application>
  <DocSecurity>0</DocSecurity>
  <Lines>0</Lines>
  <Paragraphs>0</Paragraphs>
  <ScaleCrop>false</ScaleCrop>
  <Company>ГУЗ Нарколлогический диспансер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istominova</cp:lastModifiedBy>
  <cp:revision>11</cp:revision>
  <cp:lastPrinted>2012-09-21T12:46:00Z</cp:lastPrinted>
  <dcterms:created xsi:type="dcterms:W3CDTF">2012-08-27T09:40:00Z</dcterms:created>
  <dcterms:modified xsi:type="dcterms:W3CDTF">2012-09-28T10:45:00Z</dcterms:modified>
</cp:coreProperties>
</file>